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B63414" w14:textId="77777777" w:rsidR="008669DA" w:rsidRDefault="008669DA" w:rsidP="008669D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FRERE</w:t>
      </w:r>
      <w:r>
        <w:rPr>
          <w:rFonts w:cs="Times New Roman"/>
          <w:szCs w:val="24"/>
        </w:rPr>
        <w:t xml:space="preserve"> 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fl.1440s)</w:t>
      </w:r>
    </w:p>
    <w:p w14:paraId="0AF8A402" w14:textId="77777777" w:rsidR="008669DA" w:rsidRDefault="008669DA" w:rsidP="008669D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Ipswich.</w:t>
      </w:r>
    </w:p>
    <w:p w14:paraId="7FB891CD" w14:textId="77777777" w:rsidR="008669DA" w:rsidRDefault="008669DA" w:rsidP="008669DA">
      <w:pPr>
        <w:pStyle w:val="NoSpacing"/>
        <w:rPr>
          <w:rFonts w:cs="Times New Roman"/>
          <w:szCs w:val="24"/>
        </w:rPr>
      </w:pPr>
    </w:p>
    <w:p w14:paraId="66BE64B3" w14:textId="77777777" w:rsidR="008669DA" w:rsidRDefault="008669DA" w:rsidP="008669DA">
      <w:pPr>
        <w:pStyle w:val="NoSpacing"/>
        <w:rPr>
          <w:rFonts w:cs="Times New Roman"/>
          <w:szCs w:val="24"/>
        </w:rPr>
      </w:pPr>
    </w:p>
    <w:p w14:paraId="312A115A" w14:textId="77777777" w:rsidR="008669DA" w:rsidRDefault="008669DA" w:rsidP="008669D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     1440’s</w:t>
      </w:r>
      <w:r>
        <w:rPr>
          <w:rFonts w:cs="Times New Roman"/>
          <w:szCs w:val="24"/>
        </w:rPr>
        <w:tab/>
        <w:t>He was an apprentice, and, as such, he was prohibited from marrying or</w:t>
      </w:r>
    </w:p>
    <w:p w14:paraId="35E879DF" w14:textId="77777777" w:rsidR="008669DA" w:rsidRDefault="008669DA" w:rsidP="008669D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becoming betrothed.</w:t>
      </w:r>
    </w:p>
    <w:p w14:paraId="32982120" w14:textId="77777777" w:rsidR="008669DA" w:rsidRDefault="008669DA" w:rsidP="008669D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(“Late Medieval Ipswich, Trade and Industry” by Nicholas </w:t>
      </w:r>
      <w:proofErr w:type="spellStart"/>
      <w:proofErr w:type="gramStart"/>
      <w:r>
        <w:rPr>
          <w:rFonts w:cs="Times New Roman"/>
          <w:szCs w:val="24"/>
        </w:rPr>
        <w:t>R.Amor</w:t>
      </w:r>
      <w:proofErr w:type="spellEnd"/>
      <w:proofErr w:type="gramEnd"/>
      <w:r>
        <w:rPr>
          <w:rFonts w:cs="Times New Roman"/>
          <w:szCs w:val="24"/>
        </w:rPr>
        <w:t>, published in</w:t>
      </w:r>
    </w:p>
    <w:p w14:paraId="113B9C8C" w14:textId="77777777" w:rsidR="008669DA" w:rsidRDefault="008669DA" w:rsidP="008669DA">
      <w:pPr>
        <w:pStyle w:val="NoSpacing"/>
        <w:ind w:left="720" w:firstLine="720"/>
        <w:rPr>
          <w:rFonts w:cs="Times New Roman"/>
          <w:szCs w:val="24"/>
        </w:rPr>
      </w:pPr>
      <w:r>
        <w:rPr>
          <w:rFonts w:cs="Times New Roman"/>
          <w:szCs w:val="24"/>
        </w:rPr>
        <w:t>2011, published by the Boydell Press p.30)</w:t>
      </w:r>
    </w:p>
    <w:p w14:paraId="36F16B1F" w14:textId="77777777" w:rsidR="008669DA" w:rsidRDefault="008669DA" w:rsidP="008669DA">
      <w:pPr>
        <w:pStyle w:val="NoSpacing"/>
        <w:rPr>
          <w:rFonts w:cs="Times New Roman"/>
          <w:szCs w:val="24"/>
        </w:rPr>
      </w:pPr>
    </w:p>
    <w:p w14:paraId="66A749F1" w14:textId="77777777" w:rsidR="008669DA" w:rsidRDefault="008669DA" w:rsidP="008669DA">
      <w:pPr>
        <w:pStyle w:val="NoSpacing"/>
        <w:rPr>
          <w:rFonts w:cs="Times New Roman"/>
          <w:szCs w:val="24"/>
        </w:rPr>
      </w:pPr>
    </w:p>
    <w:p w14:paraId="3ACC9FE8" w14:textId="77777777" w:rsidR="008669DA" w:rsidRDefault="008669DA" w:rsidP="008669D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21 April 2024</w:t>
      </w:r>
    </w:p>
    <w:p w14:paraId="0DAF5F35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85ED8C" w14:textId="77777777" w:rsidR="008669DA" w:rsidRDefault="008669DA" w:rsidP="009139A6">
      <w:r>
        <w:separator/>
      </w:r>
    </w:p>
  </w:endnote>
  <w:endnote w:type="continuationSeparator" w:id="0">
    <w:p w14:paraId="3FD85D71" w14:textId="77777777" w:rsidR="008669DA" w:rsidRDefault="008669DA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6F8906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C641BA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F1B37B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A96205" w14:textId="77777777" w:rsidR="008669DA" w:rsidRDefault="008669DA" w:rsidP="009139A6">
      <w:r>
        <w:separator/>
      </w:r>
    </w:p>
  </w:footnote>
  <w:footnote w:type="continuationSeparator" w:id="0">
    <w:p w14:paraId="62EC0D59" w14:textId="77777777" w:rsidR="008669DA" w:rsidRDefault="008669DA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0974AE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ADA5B3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00697F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69DA"/>
    <w:rsid w:val="000666E0"/>
    <w:rsid w:val="002510B7"/>
    <w:rsid w:val="00270799"/>
    <w:rsid w:val="005C130B"/>
    <w:rsid w:val="00826F5C"/>
    <w:rsid w:val="008669DA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279FC7"/>
  <w15:chartTrackingRefBased/>
  <w15:docId w15:val="{F90F8098-AF98-4DF0-BC12-3ACE54C3AB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43</Words>
  <Characters>248</Characters>
  <Application>Microsoft Office Word</Application>
  <DocSecurity>0</DocSecurity>
  <Lines>2</Lines>
  <Paragraphs>1</Paragraphs>
  <ScaleCrop>false</ScaleCrop>
  <Company/>
  <LinksUpToDate>false</LinksUpToDate>
  <CharactersWithSpaces>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2024-04-21T20:10:00Z</dcterms:created>
  <dcterms:modified xsi:type="dcterms:W3CDTF">2024-04-21T20:11:00Z</dcterms:modified>
</cp:coreProperties>
</file>